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0B" w:rsidRDefault="0035530B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35530B" w:rsidRDefault="0035530B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35530B" w:rsidRPr="000C0D75" w:rsidRDefault="0035530B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5530B" w:rsidRDefault="0035530B" w:rsidP="009C0AC9">
      <w:pPr>
        <w:tabs>
          <w:tab w:val="left" w:pos="6521"/>
        </w:tabs>
        <w:ind w:left="5670"/>
      </w:pPr>
    </w:p>
    <w:p w:rsidR="0035530B" w:rsidRPr="000941D1" w:rsidRDefault="0035530B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5530B" w:rsidRDefault="0035530B" w:rsidP="0035020C">
      <w:pPr>
        <w:jc w:val="right"/>
      </w:pPr>
    </w:p>
    <w:p w:rsidR="0035530B" w:rsidRPr="0035020C" w:rsidRDefault="0035530B" w:rsidP="0035020C">
      <w:pPr>
        <w:jc w:val="right"/>
        <w:rPr>
          <w:sz w:val="20"/>
          <w:szCs w:val="20"/>
        </w:rPr>
      </w:pPr>
    </w:p>
    <w:p w:rsidR="0035530B" w:rsidRDefault="0035530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35530B" w:rsidRPr="008B481F" w:rsidRDefault="0035530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35530B" w:rsidRPr="00076B0D" w:rsidRDefault="0035530B" w:rsidP="00304C91">
      <w:r w:rsidRPr="00076B0D">
        <w:t xml:space="preserve">_____________________________________________________________________________, </w:t>
      </w:r>
    </w:p>
    <w:p w:rsidR="0035530B" w:rsidRDefault="0035530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35530B" w:rsidRDefault="0035530B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35530B" w:rsidRPr="008B481F" w:rsidRDefault="0035530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35530B" w:rsidRPr="006D577A" w:rsidRDefault="0035530B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35530B" w:rsidRPr="008B481F" w:rsidRDefault="0035530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35530B" w:rsidRPr="008B481F" w:rsidRDefault="0035530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35530B" w:rsidRPr="006D577A" w:rsidRDefault="0035530B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35530B" w:rsidRDefault="0035530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5530B" w:rsidRPr="008B481F" w:rsidRDefault="0035530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35530B" w:rsidRPr="008B481F" w:rsidRDefault="0035530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35530B" w:rsidRPr="008B481F" w:rsidRDefault="0035530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35530B" w:rsidRPr="008B481F" w:rsidRDefault="0035530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35530B" w:rsidRPr="008B481F" w:rsidRDefault="0035530B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5530B" w:rsidRDefault="0035530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35530B" w:rsidRPr="00016673" w:rsidRDefault="0035530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35530B" w:rsidRPr="008B481F" w:rsidRDefault="0035530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35530B" w:rsidRPr="008B481F" w:rsidRDefault="0035530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35530B" w:rsidRPr="008B481F" w:rsidRDefault="0035530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35530B" w:rsidRPr="008B481F" w:rsidRDefault="0035530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35530B" w:rsidRPr="008B481F" w:rsidRDefault="0035530B" w:rsidP="00D55255">
      <w:pPr>
        <w:rPr>
          <w:sz w:val="16"/>
          <w:szCs w:val="16"/>
        </w:rPr>
      </w:pP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D72657">
      <w:pPr>
        <w:rPr>
          <w:bCs/>
        </w:rPr>
      </w:pPr>
    </w:p>
    <w:p w:rsidR="0035530B" w:rsidRPr="008B481F" w:rsidRDefault="0035530B" w:rsidP="00D72657">
      <w:pPr>
        <w:autoSpaceDE w:val="0"/>
        <w:autoSpaceDN w:val="0"/>
        <w:adjustRightInd w:val="0"/>
        <w:rPr>
          <w:iCs/>
          <w:spacing w:val="-2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35530B" w:rsidRPr="008B481F" w:rsidRDefault="0035530B" w:rsidP="00D72657"/>
    <w:p w:rsidR="0035530B" w:rsidRDefault="0035530B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35530B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5530B" w:rsidRPr="007D54FF" w:rsidTr="00C241D9">
        <w:trPr>
          <w:trHeight w:val="1938"/>
          <w:jc w:val="center"/>
        </w:trPr>
        <w:tc>
          <w:tcPr>
            <w:tcW w:w="4965" w:type="dxa"/>
          </w:tcPr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5530B" w:rsidRDefault="0035530B"/>
    <w:sectPr w:rsidR="0035530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30B" w:rsidRDefault="0035530B">
      <w:r>
        <w:separator/>
      </w:r>
    </w:p>
  </w:endnote>
  <w:endnote w:type="continuationSeparator" w:id="0">
    <w:p w:rsidR="0035530B" w:rsidRDefault="0035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30B" w:rsidRDefault="0035530B">
      <w:r>
        <w:separator/>
      </w:r>
    </w:p>
  </w:footnote>
  <w:footnote w:type="continuationSeparator" w:id="0">
    <w:p w:rsidR="0035530B" w:rsidRDefault="0035530B">
      <w:r>
        <w:continuationSeparator/>
      </w:r>
    </w:p>
  </w:footnote>
  <w:footnote w:id="1">
    <w:p w:rsidR="0035530B" w:rsidRDefault="003553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C414B"/>
    <w:rsid w:val="002F14F3"/>
    <w:rsid w:val="00304C91"/>
    <w:rsid w:val="00341FCD"/>
    <w:rsid w:val="0035020C"/>
    <w:rsid w:val="0035530B"/>
    <w:rsid w:val="00355B81"/>
    <w:rsid w:val="003C23E0"/>
    <w:rsid w:val="003F7A94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1778"/>
    <w:rsid w:val="00637887"/>
    <w:rsid w:val="006561A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F7A9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2C41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D760D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644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2013-03-20T16:07:00Z</dcterms:created>
  <dcterms:modified xsi:type="dcterms:W3CDTF">2013-12-20T09:55:00Z</dcterms:modified>
</cp:coreProperties>
</file>